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A9" w:rsidRPr="00814BEF" w:rsidRDefault="009C4DA9" w:rsidP="00A104D2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>Приложение №</w:t>
      </w:r>
      <w:r>
        <w:rPr>
          <w:rFonts w:ascii="Arial" w:hAnsi="Arial" w:cs="Arial"/>
          <w:lang w:val="en-US"/>
        </w:rPr>
        <w:t>4</w:t>
      </w:r>
      <w:r w:rsidRPr="00814BEF">
        <w:rPr>
          <w:rFonts w:ascii="Arial" w:hAnsi="Arial" w:cs="Arial"/>
        </w:rPr>
        <w:t xml:space="preserve"> к договору </w:t>
      </w:r>
    </w:p>
    <w:p w:rsidR="009C4DA9" w:rsidRPr="00814BEF" w:rsidRDefault="009C4DA9" w:rsidP="00A104D2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от   «      »            </w:t>
      </w:r>
      <w:smartTag w:uri="urn:schemas-microsoft-com:office:smarttags" w:element="PersonName">
        <w:smartTag w:uri="urn:schemas-microsoft-com:office:smarttags" w:element="metricconverter">
          <w:smartTagPr>
            <w:attr w:name="ProductID" w:val="201 г"/>
          </w:smartTagPr>
          <w:r w:rsidRPr="00814BEF">
            <w:rPr>
              <w:rFonts w:ascii="Arial" w:hAnsi="Arial" w:cs="Arial"/>
            </w:rPr>
            <w:t>201 г</w:t>
          </w:r>
        </w:smartTag>
      </w:smartTag>
      <w:r w:rsidRPr="00814BEF">
        <w:rPr>
          <w:rFonts w:ascii="Arial" w:hAnsi="Arial" w:cs="Arial"/>
        </w:rPr>
        <w:t xml:space="preserve"> </w:t>
      </w:r>
    </w:p>
    <w:p w:rsidR="009C4DA9" w:rsidRPr="00814BEF" w:rsidRDefault="009C4DA9" w:rsidP="00A104D2">
      <w:pPr>
        <w:spacing w:line="216" w:lineRule="auto"/>
        <w:ind w:left="9639"/>
        <w:rPr>
          <w:rFonts w:ascii="Arial" w:hAnsi="Arial" w:cs="Arial"/>
        </w:rPr>
      </w:pPr>
      <w:r w:rsidRPr="00814BEF">
        <w:rPr>
          <w:rFonts w:ascii="Arial" w:hAnsi="Arial" w:cs="Arial"/>
        </w:rPr>
        <w:t xml:space="preserve">№ </w:t>
      </w:r>
    </w:p>
    <w:p w:rsidR="009C4DA9" w:rsidRPr="00814BEF" w:rsidRDefault="009C4DA9" w:rsidP="00A104D2">
      <w:pPr>
        <w:pStyle w:val="a"/>
        <w:tabs>
          <w:tab w:val="clear" w:pos="680"/>
        </w:tabs>
        <w:spacing w:before="0" w:after="0" w:line="300" w:lineRule="auto"/>
        <w:jc w:val="center"/>
        <w:rPr>
          <w:rFonts w:cs="Arial"/>
          <w:b/>
          <w:szCs w:val="24"/>
        </w:rPr>
      </w:pPr>
      <w:r w:rsidRPr="00814BEF">
        <w:rPr>
          <w:b/>
          <w:bCs/>
          <w:spacing w:val="-1"/>
        </w:rPr>
        <w:t>График платежей</w:t>
      </w:r>
      <w:r w:rsidRPr="00814BEF">
        <w:rPr>
          <w:b/>
          <w:bCs/>
          <w:spacing w:val="-1"/>
        </w:rPr>
        <w:tab/>
      </w:r>
    </w:p>
    <w:tbl>
      <w:tblPr>
        <w:tblpPr w:leftFromText="180" w:rightFromText="180" w:vertAnchor="page" w:horzAnchor="margin" w:tblpY="1621"/>
        <w:tblW w:w="15294" w:type="dxa"/>
        <w:tblLayout w:type="fixed"/>
        <w:tblLook w:val="0000"/>
      </w:tblPr>
      <w:tblGrid>
        <w:gridCol w:w="1788"/>
        <w:gridCol w:w="1457"/>
        <w:gridCol w:w="2410"/>
        <w:gridCol w:w="2693"/>
        <w:gridCol w:w="1701"/>
        <w:gridCol w:w="1701"/>
        <w:gridCol w:w="1843"/>
        <w:gridCol w:w="1701"/>
      </w:tblGrid>
      <w:tr w:rsidR="009C4DA9" w:rsidRPr="00814BEF" w:rsidTr="00F32969">
        <w:trPr>
          <w:trHeight w:val="1263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 xml:space="preserve">Наименование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Стоимость  с НДС,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 xml:space="preserve">График платежей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 xml:space="preserve">Сумма с НДС, рублей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Зачет аванса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К платежу с НДС,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Планируемый срок оплаты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</w:rPr>
              <w:t>Отчетные документы</w:t>
            </w:r>
          </w:p>
        </w:tc>
      </w:tr>
      <w:tr w:rsidR="009C4DA9" w:rsidRPr="00814BEF" w:rsidTr="00F32969">
        <w:trPr>
          <w:trHeight w:val="373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9C4DA9" w:rsidRPr="00814BEF" w:rsidTr="00F32969">
        <w:trPr>
          <w:trHeight w:val="229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AB2FEC" w:rsidRDefault="009C4DA9" w:rsidP="00AB2F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Спецификация №1 и спецификация №2 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позиции </w:t>
            </w:r>
            <w:r>
              <w:rPr>
                <w:rFonts w:ascii="Arial" w:hAnsi="Arial" w:cs="Arial"/>
                <w:sz w:val="22"/>
                <w:szCs w:val="22"/>
              </w:rPr>
              <w:t xml:space="preserve">со сроком поставки  </w:t>
            </w: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 xml:space="preserve"> до 31 января 2012 года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 xml:space="preserve">платеж </w:t>
            </w:r>
            <w:r w:rsidRPr="00814BEF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</w:p>
          <w:p w:rsidR="009C4DA9" w:rsidRPr="00814BEF" w:rsidRDefault="009C4DA9" w:rsidP="001A74E4">
            <w:pPr>
              <w:jc w:val="center"/>
              <w:rPr>
                <w:rFonts w:ascii="Arial" w:hAnsi="Arial" w:cs="Arial"/>
              </w:rPr>
            </w:pPr>
          </w:p>
          <w:p w:rsidR="009C4DA9" w:rsidRPr="00814BEF" w:rsidRDefault="009C4DA9" w:rsidP="001A74E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согласно п</w:t>
            </w:r>
            <w:r>
              <w:rPr>
                <w:rFonts w:ascii="Arial" w:hAnsi="Arial" w:cs="Arial"/>
                <w:sz w:val="22"/>
                <w:szCs w:val="22"/>
              </w:rPr>
              <w:t>.5.1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настоящего договора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1A74E4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ТОРГ-12, счет-фактура</w:t>
            </w:r>
          </w:p>
        </w:tc>
      </w:tr>
      <w:tr w:rsidR="009C4DA9" w:rsidRPr="00814BEF" w:rsidTr="00F32969">
        <w:trPr>
          <w:trHeight w:val="229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AB2FEC" w:rsidRDefault="009C4DA9" w:rsidP="00AB2F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Спецификация №1 и 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спецификация №2 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позиции </w:t>
            </w:r>
            <w:r>
              <w:rPr>
                <w:rFonts w:ascii="Arial" w:hAnsi="Arial" w:cs="Arial"/>
                <w:sz w:val="22"/>
                <w:szCs w:val="22"/>
              </w:rPr>
              <w:t xml:space="preserve">со сроком поставки  </w:t>
            </w: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с 1 по 15 апреля</w:t>
            </w: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 xml:space="preserve"> 2012 года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 xml:space="preserve">платеж </w:t>
            </w:r>
            <w:r w:rsidRPr="00814BEF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A9" w:rsidRPr="00814BEF" w:rsidRDefault="009C4DA9" w:rsidP="00AB2FEC">
            <w:pPr>
              <w:jc w:val="center"/>
              <w:rPr>
                <w:rFonts w:ascii="Arial" w:hAnsi="Arial" w:cs="Arial"/>
              </w:rPr>
            </w:pPr>
          </w:p>
          <w:p w:rsidR="009C4DA9" w:rsidRPr="00814BEF" w:rsidRDefault="009C4DA9" w:rsidP="00AB2FEC">
            <w:pPr>
              <w:jc w:val="center"/>
              <w:rPr>
                <w:rFonts w:ascii="Arial" w:hAnsi="Arial" w:cs="Arial"/>
              </w:rPr>
            </w:pPr>
          </w:p>
          <w:p w:rsidR="009C4DA9" w:rsidRPr="00814BEF" w:rsidRDefault="009C4DA9" w:rsidP="00AB2FE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согласно п.5.1</w:t>
            </w:r>
            <w:r w:rsidRPr="00814BEF">
              <w:rPr>
                <w:rFonts w:ascii="Arial" w:hAnsi="Arial" w:cs="Arial"/>
                <w:sz w:val="22"/>
                <w:szCs w:val="22"/>
              </w:rPr>
              <w:t xml:space="preserve"> настоящего договора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DA9" w:rsidRPr="00814BEF" w:rsidRDefault="009C4DA9" w:rsidP="00AB2FEC">
            <w:pPr>
              <w:rPr>
                <w:rFonts w:ascii="Arial" w:hAnsi="Arial" w:cs="Arial"/>
              </w:rPr>
            </w:pPr>
            <w:r w:rsidRPr="00814BEF">
              <w:rPr>
                <w:rFonts w:ascii="Arial" w:hAnsi="Arial" w:cs="Arial"/>
                <w:sz w:val="22"/>
                <w:szCs w:val="22"/>
              </w:rPr>
              <w:t>ТОРГ-12, счет-фактура</w:t>
            </w:r>
          </w:p>
        </w:tc>
      </w:tr>
    </w:tbl>
    <w:p w:rsidR="009C4DA9" w:rsidRPr="00814BEF" w:rsidRDefault="009C4DA9" w:rsidP="00A104D2">
      <w:pPr>
        <w:rPr>
          <w:rFonts w:ascii="Arial" w:hAnsi="Arial" w:cs="Arial"/>
          <w:spacing w:val="1"/>
        </w:rPr>
      </w:pPr>
    </w:p>
    <w:p w:rsidR="009C4DA9" w:rsidRPr="00F32969" w:rsidRDefault="009C4DA9" w:rsidP="00A84B7D">
      <w:pPr>
        <w:pStyle w:val="a"/>
        <w:spacing w:line="240" w:lineRule="auto"/>
        <w:jc w:val="left"/>
        <w:outlineLvl w:val="0"/>
        <w:rPr>
          <w:rFonts w:cs="Arial"/>
          <w:b/>
          <w:szCs w:val="24"/>
        </w:rPr>
      </w:pPr>
      <w:r w:rsidRPr="00F32969">
        <w:rPr>
          <w:rFonts w:cs="Arial"/>
          <w:b/>
          <w:szCs w:val="24"/>
        </w:rPr>
        <w:t>Покупатель:</w:t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</w:r>
      <w:r w:rsidRPr="00F32969">
        <w:rPr>
          <w:rFonts w:cs="Arial"/>
          <w:b/>
          <w:szCs w:val="24"/>
        </w:rPr>
        <w:tab/>
        <w:t>Поставщик:</w:t>
      </w:r>
    </w:p>
    <w:p w:rsidR="009C4DA9" w:rsidRPr="00F32969" w:rsidRDefault="009C4DA9" w:rsidP="00A84B7D">
      <w:pPr>
        <w:pStyle w:val="a"/>
        <w:spacing w:line="240" w:lineRule="auto"/>
        <w:jc w:val="left"/>
        <w:outlineLvl w:val="0"/>
        <w:rPr>
          <w:rFonts w:cs="Arial"/>
          <w:szCs w:val="24"/>
        </w:rPr>
      </w:pPr>
      <w:r w:rsidRPr="00F32969">
        <w:rPr>
          <w:rFonts w:cs="Arial"/>
          <w:szCs w:val="24"/>
        </w:rPr>
        <w:t>ОАО «Концерн Росэнергоатом»</w:t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  <w:t>________________________</w:t>
      </w:r>
    </w:p>
    <w:p w:rsidR="009C4DA9" w:rsidRPr="00F32969" w:rsidRDefault="009C4DA9" w:rsidP="00A84B7D">
      <w:pPr>
        <w:pStyle w:val="a"/>
        <w:spacing w:line="240" w:lineRule="auto"/>
        <w:rPr>
          <w:rFonts w:cs="Arial"/>
          <w:szCs w:val="24"/>
        </w:rPr>
      </w:pPr>
      <w:r w:rsidRPr="00F32969">
        <w:rPr>
          <w:rFonts w:cs="Arial"/>
          <w:szCs w:val="24"/>
        </w:rPr>
        <w:t>Зам</w:t>
      </w:r>
      <w:smartTag w:uri="urn:schemas-microsoft-com:office:smarttags" w:element="PersonName">
        <w:r w:rsidRPr="00F32969">
          <w:rPr>
            <w:rFonts w:cs="Arial"/>
            <w:szCs w:val="24"/>
          </w:rPr>
          <w:t xml:space="preserve">. </w:t>
        </w:r>
      </w:smartTag>
      <w:r w:rsidRPr="00F32969">
        <w:rPr>
          <w:rFonts w:cs="Arial"/>
          <w:szCs w:val="24"/>
        </w:rPr>
        <w:t xml:space="preserve">генерального директора – </w:t>
      </w:r>
    </w:p>
    <w:p w:rsidR="009C4DA9" w:rsidRPr="00F32969" w:rsidRDefault="009C4DA9" w:rsidP="00A84B7D">
      <w:pPr>
        <w:pStyle w:val="a"/>
        <w:spacing w:line="240" w:lineRule="auto"/>
        <w:jc w:val="left"/>
        <w:rPr>
          <w:rFonts w:cs="Arial"/>
          <w:szCs w:val="24"/>
        </w:rPr>
      </w:pPr>
      <w:r w:rsidRPr="00F32969">
        <w:rPr>
          <w:rFonts w:cs="Arial"/>
          <w:szCs w:val="24"/>
        </w:rPr>
        <w:t xml:space="preserve">директор филиала ОАО </w:t>
      </w:r>
    </w:p>
    <w:p w:rsidR="009C4DA9" w:rsidRPr="00F32969" w:rsidRDefault="009C4DA9" w:rsidP="00A84B7D">
      <w:pPr>
        <w:pStyle w:val="a"/>
        <w:spacing w:line="240" w:lineRule="auto"/>
        <w:jc w:val="left"/>
        <w:rPr>
          <w:rFonts w:cs="Arial"/>
          <w:szCs w:val="24"/>
        </w:rPr>
      </w:pPr>
      <w:r w:rsidRPr="00F32969">
        <w:rPr>
          <w:rFonts w:cs="Arial"/>
          <w:szCs w:val="24"/>
        </w:rPr>
        <w:t>«Концерн Росэнергоатом»</w:t>
      </w:r>
    </w:p>
    <w:p w:rsidR="009C4DA9" w:rsidRPr="00F32969" w:rsidRDefault="009C4DA9" w:rsidP="00A84B7D">
      <w:pPr>
        <w:pStyle w:val="a"/>
        <w:spacing w:line="240" w:lineRule="auto"/>
        <w:jc w:val="left"/>
        <w:rPr>
          <w:rFonts w:cs="Arial"/>
          <w:szCs w:val="24"/>
        </w:rPr>
      </w:pPr>
      <w:r w:rsidRPr="00F32969">
        <w:rPr>
          <w:rFonts w:cs="Arial"/>
          <w:szCs w:val="24"/>
        </w:rPr>
        <w:t>«Смоленская атомная станция»</w:t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  <w:t>_________________________</w:t>
      </w:r>
    </w:p>
    <w:p w:rsidR="009C4DA9" w:rsidRPr="00F32969" w:rsidRDefault="009C4DA9" w:rsidP="00A84B7D">
      <w:pPr>
        <w:pStyle w:val="a"/>
        <w:spacing w:line="240" w:lineRule="auto"/>
        <w:jc w:val="left"/>
        <w:rPr>
          <w:rFonts w:cs="Arial"/>
          <w:szCs w:val="24"/>
        </w:rPr>
      </w:pPr>
      <w:r w:rsidRPr="00F32969">
        <w:rPr>
          <w:rFonts w:cs="Arial"/>
          <w:szCs w:val="24"/>
        </w:rPr>
        <w:t>____________________ А.Ю.Петров</w:t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</w:r>
      <w:r w:rsidRPr="00F32969">
        <w:rPr>
          <w:rFonts w:cs="Arial"/>
          <w:szCs w:val="24"/>
        </w:rPr>
        <w:tab/>
        <w:t>___________________ (Ф.И.О.)</w:t>
      </w:r>
    </w:p>
    <w:p w:rsidR="009C4DA9" w:rsidRPr="00650A08" w:rsidRDefault="009C4DA9" w:rsidP="00A104D2">
      <w:pPr>
        <w:rPr>
          <w:rFonts w:ascii="Arial" w:hAnsi="Arial" w:cs="Arial"/>
          <w:i/>
          <w:sz w:val="20"/>
          <w:szCs w:val="20"/>
        </w:rPr>
      </w:pPr>
      <w:r w:rsidRPr="00650A08">
        <w:rPr>
          <w:rFonts w:ascii="Arial" w:hAnsi="Arial" w:cs="Arial"/>
          <w:sz w:val="20"/>
          <w:szCs w:val="20"/>
        </w:rPr>
        <w:t>По доверенности № 27-20/3497 от 09.12.2010г</w:t>
      </w:r>
    </w:p>
    <w:p w:rsidR="009C4DA9" w:rsidRPr="00B206EB" w:rsidRDefault="009C4DA9" w:rsidP="00F32969">
      <w:pPr>
        <w:pStyle w:val="a"/>
        <w:tabs>
          <w:tab w:val="clear" w:pos="680"/>
        </w:tabs>
        <w:spacing w:before="0" w:after="0" w:line="300" w:lineRule="auto"/>
        <w:rPr>
          <w:i/>
          <w:highlight w:val="yellow"/>
        </w:rPr>
        <w:sectPr w:rsidR="009C4DA9" w:rsidRPr="00B206EB" w:rsidSect="00A84B7D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9C4DA9" w:rsidRPr="00F122F9" w:rsidRDefault="009C4DA9" w:rsidP="00A84B7D">
      <w:pPr>
        <w:spacing w:line="216" w:lineRule="auto"/>
        <w:ind w:left="6372"/>
        <w:jc w:val="right"/>
        <w:rPr>
          <w:rFonts w:ascii="Arial" w:hAnsi="Arial" w:cs="Arial"/>
        </w:rPr>
      </w:pPr>
      <w:r w:rsidRPr="00F122F9">
        <w:rPr>
          <w:rFonts w:ascii="Arial" w:hAnsi="Arial" w:cs="Arial"/>
        </w:rPr>
        <w:t xml:space="preserve">Приложение №3 </w:t>
      </w:r>
    </w:p>
    <w:p w:rsidR="009C4DA9" w:rsidRPr="00F122F9" w:rsidRDefault="009C4DA9" w:rsidP="00A84B7D">
      <w:pPr>
        <w:spacing w:line="216" w:lineRule="auto"/>
        <w:ind w:left="6372"/>
        <w:jc w:val="right"/>
        <w:rPr>
          <w:rFonts w:ascii="Arial" w:hAnsi="Arial" w:cs="Arial"/>
        </w:rPr>
      </w:pPr>
      <w:r w:rsidRPr="00F122F9">
        <w:rPr>
          <w:rFonts w:ascii="Arial" w:hAnsi="Arial" w:cs="Arial"/>
        </w:rPr>
        <w:t xml:space="preserve">к договору от   «      »   20     №          </w:t>
      </w:r>
    </w:p>
    <w:p w:rsidR="009C4DA9" w:rsidRPr="00F122F9" w:rsidRDefault="009C4DA9" w:rsidP="00A104D2">
      <w:pPr>
        <w:pStyle w:val="NormalWeb"/>
        <w:jc w:val="center"/>
        <w:rPr>
          <w:rFonts w:ascii="Arial" w:hAnsi="Arial" w:cs="Arial"/>
          <w:b/>
          <w:bCs/>
        </w:rPr>
      </w:pPr>
    </w:p>
    <w:p w:rsidR="009C4DA9" w:rsidRPr="00F122F9" w:rsidRDefault="009C4DA9" w:rsidP="00A104D2">
      <w:pPr>
        <w:pStyle w:val="NormalWeb"/>
        <w:jc w:val="center"/>
        <w:rPr>
          <w:rFonts w:ascii="Arial" w:hAnsi="Arial" w:cs="Arial"/>
          <w:b/>
          <w:bCs/>
        </w:rPr>
      </w:pPr>
    </w:p>
    <w:p w:rsidR="009C4DA9" w:rsidRPr="00F122F9" w:rsidRDefault="009C4DA9" w:rsidP="00A104D2">
      <w:pPr>
        <w:pStyle w:val="NormalWeb"/>
        <w:jc w:val="center"/>
        <w:rPr>
          <w:rFonts w:ascii="Arial" w:hAnsi="Arial" w:cs="Arial"/>
          <w:b/>
        </w:rPr>
      </w:pPr>
      <w:r w:rsidRPr="00F122F9">
        <w:rPr>
          <w:rFonts w:ascii="Arial" w:hAnsi="Arial" w:cs="Arial"/>
          <w:b/>
          <w:bCs/>
        </w:rPr>
        <w:t>График поставки Продукции</w:t>
      </w:r>
      <w:r w:rsidRPr="00F122F9">
        <w:rPr>
          <w:rFonts w:ascii="Arial" w:hAnsi="Arial" w:cs="Arial"/>
          <w:vertAlign w:val="superscript"/>
        </w:rPr>
        <w:t xml:space="preserve"> </w:t>
      </w:r>
    </w:p>
    <w:p w:rsidR="009C4DA9" w:rsidRPr="009073D2" w:rsidRDefault="009C4DA9" w:rsidP="00A104D2">
      <w:pPr>
        <w:pStyle w:val="NormalWeb"/>
        <w:jc w:val="center"/>
        <w:rPr>
          <w:rFonts w:ascii="Arial" w:hAnsi="Arial" w:cs="Arial"/>
          <w:b/>
          <w:highlight w:val="yellow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233"/>
        <w:gridCol w:w="1560"/>
        <w:gridCol w:w="1842"/>
        <w:gridCol w:w="2410"/>
        <w:gridCol w:w="2126"/>
        <w:gridCol w:w="3969"/>
      </w:tblGrid>
      <w:tr w:rsidR="009C4DA9" w:rsidRPr="009073D2" w:rsidTr="00A84B7D">
        <w:trPr>
          <w:trHeight w:val="540"/>
        </w:trPr>
        <w:tc>
          <w:tcPr>
            <w:tcW w:w="710" w:type="dxa"/>
            <w:vMerge w:val="restart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№ п/п</w:t>
            </w:r>
          </w:p>
        </w:tc>
        <w:tc>
          <w:tcPr>
            <w:tcW w:w="2233" w:type="dxa"/>
            <w:vMerge w:val="restart"/>
            <w:vAlign w:val="center"/>
          </w:tcPr>
          <w:p w:rsidR="009C4DA9" w:rsidRPr="009073D2" w:rsidRDefault="009C4DA9" w:rsidP="002D3CF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Марка подшипника</w:t>
            </w:r>
          </w:p>
          <w:p w:rsidR="009C4DA9" w:rsidRPr="009073D2" w:rsidRDefault="009C4DA9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C4DA9" w:rsidRPr="009073D2" w:rsidRDefault="009C4DA9" w:rsidP="002D3CF1">
            <w:pPr>
              <w:pStyle w:val="NormalWeb"/>
              <w:ind w:firstLine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 шт</w:t>
            </w:r>
          </w:p>
        </w:tc>
        <w:tc>
          <w:tcPr>
            <w:tcW w:w="1842" w:type="dxa"/>
            <w:vMerge w:val="restart"/>
            <w:vAlign w:val="center"/>
          </w:tcPr>
          <w:p w:rsidR="009C4DA9" w:rsidRPr="009073D2" w:rsidRDefault="009C4DA9" w:rsidP="002D3CF1">
            <w:pPr>
              <w:pStyle w:val="NormalWeb"/>
              <w:ind w:hanging="47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4536" w:type="dxa"/>
            <w:gridSpan w:val="2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Сумма, рублей</w:t>
            </w:r>
          </w:p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Примечание</w:t>
            </w:r>
          </w:p>
        </w:tc>
      </w:tr>
      <w:tr w:rsidR="009C4DA9" w:rsidRPr="009073D2" w:rsidTr="00A84B7D">
        <w:trPr>
          <w:trHeight w:val="280"/>
        </w:trPr>
        <w:tc>
          <w:tcPr>
            <w:tcW w:w="710" w:type="dxa"/>
            <w:vMerge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233" w:type="dxa"/>
            <w:vMerge/>
            <w:vAlign w:val="center"/>
          </w:tcPr>
          <w:p w:rsidR="009C4DA9" w:rsidRPr="009073D2" w:rsidRDefault="009C4DA9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  <w:vAlign w:val="center"/>
          </w:tcPr>
          <w:p w:rsidR="009C4DA9" w:rsidRPr="009073D2" w:rsidRDefault="009C4DA9" w:rsidP="002D3CF1">
            <w:pPr>
              <w:pStyle w:val="NormalWeb"/>
              <w:ind w:firstLine="15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vAlign w:val="center"/>
          </w:tcPr>
          <w:p w:rsidR="009C4DA9" w:rsidRPr="009073D2" w:rsidRDefault="009C4DA9" w:rsidP="002D3CF1">
            <w:pPr>
              <w:pStyle w:val="NormalWeb"/>
              <w:ind w:hanging="47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без НДС</w:t>
            </w:r>
          </w:p>
        </w:tc>
        <w:tc>
          <w:tcPr>
            <w:tcW w:w="2126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с НДС</w:t>
            </w:r>
          </w:p>
        </w:tc>
        <w:tc>
          <w:tcPr>
            <w:tcW w:w="3969" w:type="dxa"/>
            <w:vMerge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A84B7D">
        <w:trPr>
          <w:trHeight w:val="282"/>
        </w:trPr>
        <w:tc>
          <w:tcPr>
            <w:tcW w:w="710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1</w:t>
            </w:r>
          </w:p>
        </w:tc>
        <w:tc>
          <w:tcPr>
            <w:tcW w:w="2233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2</w:t>
            </w:r>
          </w:p>
        </w:tc>
        <w:tc>
          <w:tcPr>
            <w:tcW w:w="1560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9C4DA9" w:rsidRPr="009073D2" w:rsidRDefault="009C4DA9" w:rsidP="002D3CF1">
            <w:pPr>
              <w:pStyle w:val="NormalWeb"/>
              <w:ind w:firstLine="33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4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6</w:t>
            </w: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  <w:r w:rsidRPr="009073D2">
              <w:rPr>
                <w:rFonts w:ascii="Arial" w:hAnsi="Arial" w:cs="Arial"/>
              </w:rPr>
              <w:t>7</w:t>
            </w: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12307КМ*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12309КМ*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12311КМ*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12311КМ*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130*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180201*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180201*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180309Ш*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180313*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180502К1С9*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180605КС9Ш1*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213*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2317*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2319*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307*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318*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319*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32612км*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346312*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4024107*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51236М *(8236)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60208*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60312*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6-1320*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6208Z-C-3 **(пр-во SKF)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6-2226км*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6-2312км*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6-2313км*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6-2314км*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6-2316км*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6-2317*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6-2319*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6-2320*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6-2322Км*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6-307*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6-3086313*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6-309*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6-311Ш1*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6-311Ш1*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6312 **SKF 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6-313Ш1*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6-316*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6-317Ш2*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6-319*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6-320*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6-322*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6-322С3** (SKF)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6-3526 Ю*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6-3622*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6-60305*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6-60305*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6-60309*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6-80208*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7000124*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7218Н*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7226 ВСВМ ** (SKF) 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7510*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75-180609*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75-180609*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7519*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76-180307 АС9Ш1*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76-180311 КС9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76-180312 К1С9*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76-180313 К1С9*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76-180314 К1С9*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76-180607КС9Ш1*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76-180609С9Ш1*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76-180610КС9Ш1*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76-180612 К1С9Ш1*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76-213*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76-2317*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76-305ЕШ2*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76-305ЕШ2*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76-316*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76-319Ш1*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76-320Ш1*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76-322АШ1*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:rsidR="009C4DA9" w:rsidRPr="00F122F9" w:rsidRDefault="009C4DA9">
            <w:pPr>
              <w:rPr>
                <w:rFonts w:ascii="Arial" w:hAnsi="Arial" w:cs="Arial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8107*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8122*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8217*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8228*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8230*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8209Ю1Т*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до 31 января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  <w:tr w:rsidR="009C4DA9" w:rsidRPr="009073D2" w:rsidTr="003E5D07">
        <w:trPr>
          <w:trHeight w:val="282"/>
        </w:trPr>
        <w:tc>
          <w:tcPr>
            <w:tcW w:w="710" w:type="dxa"/>
            <w:vAlign w:val="center"/>
          </w:tcPr>
          <w:p w:rsidR="009C4DA9" w:rsidRDefault="009C4DA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2233" w:type="dxa"/>
            <w:vAlign w:val="center"/>
          </w:tcPr>
          <w:p w:rsidR="009C4DA9" w:rsidRPr="00F122F9" w:rsidRDefault="009C4DA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122F9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8209Ю1Т*</w:t>
            </w:r>
          </w:p>
        </w:tc>
        <w:tc>
          <w:tcPr>
            <w:tcW w:w="1560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2" w:type="dxa"/>
            <w:vAlign w:val="center"/>
          </w:tcPr>
          <w:p w:rsidR="009C4DA9" w:rsidRPr="00F122F9" w:rsidRDefault="009C4DA9">
            <w:pPr>
              <w:rPr>
                <w:rFonts w:ascii="Arial" w:hAnsi="Arial" w:cs="Arial"/>
                <w:color w:val="000000"/>
              </w:rPr>
            </w:pPr>
            <w:r w:rsidRPr="00F122F9">
              <w:rPr>
                <w:rFonts w:ascii="Arial" w:hAnsi="Arial" w:cs="Arial"/>
                <w:color w:val="000000"/>
                <w:sz w:val="22"/>
                <w:szCs w:val="22"/>
              </w:rPr>
              <w:t>с 1 по 15 апреля 2012 года</w:t>
            </w:r>
          </w:p>
        </w:tc>
        <w:tc>
          <w:tcPr>
            <w:tcW w:w="2410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  <w:tc>
          <w:tcPr>
            <w:tcW w:w="3969" w:type="dxa"/>
            <w:vAlign w:val="center"/>
          </w:tcPr>
          <w:p w:rsidR="009C4DA9" w:rsidRPr="009073D2" w:rsidRDefault="009C4DA9" w:rsidP="002D3CF1">
            <w:pPr>
              <w:pStyle w:val="NormalWeb"/>
              <w:jc w:val="center"/>
              <w:rPr>
                <w:rFonts w:ascii="Arial" w:hAnsi="Arial" w:cs="Arial"/>
              </w:rPr>
            </w:pPr>
          </w:p>
        </w:tc>
      </w:tr>
    </w:tbl>
    <w:p w:rsidR="009C4DA9" w:rsidRPr="009073D2" w:rsidRDefault="009C4DA9" w:rsidP="00A104D2">
      <w:pPr>
        <w:rPr>
          <w:rFonts w:ascii="Arial" w:hAnsi="Arial" w:cs="Arial"/>
          <w:highlight w:val="yellow"/>
        </w:rPr>
      </w:pPr>
    </w:p>
    <w:p w:rsidR="009C4DA9" w:rsidRDefault="009C4DA9" w:rsidP="00A84B7D">
      <w:pPr>
        <w:pStyle w:val="a"/>
        <w:spacing w:line="240" w:lineRule="auto"/>
        <w:jc w:val="left"/>
        <w:outlineLvl w:val="0"/>
        <w:rPr>
          <w:rFonts w:cs="Arial"/>
          <w:b/>
          <w:sz w:val="22"/>
          <w:szCs w:val="22"/>
        </w:rPr>
      </w:pPr>
    </w:p>
    <w:p w:rsidR="009C4DA9" w:rsidRDefault="009C4DA9" w:rsidP="00A84B7D">
      <w:pPr>
        <w:pStyle w:val="a"/>
        <w:spacing w:line="240" w:lineRule="auto"/>
        <w:jc w:val="left"/>
        <w:outlineLvl w:val="0"/>
        <w:rPr>
          <w:rFonts w:cs="Arial"/>
          <w:b/>
          <w:sz w:val="22"/>
          <w:szCs w:val="22"/>
        </w:rPr>
      </w:pPr>
    </w:p>
    <w:p w:rsidR="009C4DA9" w:rsidRPr="00F122F9" w:rsidRDefault="009C4DA9" w:rsidP="00A84B7D">
      <w:pPr>
        <w:pStyle w:val="a"/>
        <w:spacing w:line="240" w:lineRule="auto"/>
        <w:jc w:val="left"/>
        <w:outlineLvl w:val="0"/>
        <w:rPr>
          <w:rFonts w:cs="Arial"/>
          <w:b/>
          <w:sz w:val="22"/>
          <w:szCs w:val="22"/>
        </w:rPr>
      </w:pPr>
      <w:r w:rsidRPr="00F122F9">
        <w:rPr>
          <w:rFonts w:cs="Arial"/>
          <w:b/>
          <w:sz w:val="22"/>
          <w:szCs w:val="22"/>
        </w:rPr>
        <w:t>Покупатель:</w:t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</w:r>
      <w:r w:rsidRPr="00F122F9">
        <w:rPr>
          <w:rFonts w:cs="Arial"/>
          <w:b/>
          <w:sz w:val="22"/>
          <w:szCs w:val="22"/>
        </w:rPr>
        <w:tab/>
        <w:t>Поставщик:</w:t>
      </w:r>
    </w:p>
    <w:p w:rsidR="009C4DA9" w:rsidRPr="00F122F9" w:rsidRDefault="009C4DA9" w:rsidP="00A84B7D">
      <w:pPr>
        <w:pStyle w:val="a"/>
        <w:spacing w:line="240" w:lineRule="auto"/>
        <w:jc w:val="left"/>
        <w:outlineLvl w:val="0"/>
        <w:rPr>
          <w:rFonts w:cs="Arial"/>
          <w:sz w:val="22"/>
          <w:szCs w:val="22"/>
        </w:rPr>
      </w:pPr>
      <w:r w:rsidRPr="00F122F9">
        <w:rPr>
          <w:rFonts w:cs="Arial"/>
          <w:sz w:val="22"/>
          <w:szCs w:val="22"/>
        </w:rPr>
        <w:t>ОАО «Концерн Росэнергоатом»</w:t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  <w:t>________________________</w:t>
      </w:r>
    </w:p>
    <w:p w:rsidR="009C4DA9" w:rsidRPr="00F122F9" w:rsidRDefault="009C4DA9" w:rsidP="00A84B7D">
      <w:pPr>
        <w:pStyle w:val="a"/>
        <w:spacing w:line="240" w:lineRule="auto"/>
        <w:rPr>
          <w:rFonts w:cs="Arial"/>
          <w:sz w:val="22"/>
          <w:szCs w:val="22"/>
        </w:rPr>
      </w:pPr>
      <w:r w:rsidRPr="00F122F9">
        <w:rPr>
          <w:rFonts w:cs="Arial"/>
          <w:sz w:val="22"/>
          <w:szCs w:val="22"/>
        </w:rPr>
        <w:t>Зам</w:t>
      </w:r>
      <w:smartTag w:uri="urn:schemas-microsoft-com:office:smarttags" w:element="PersonName">
        <w:r w:rsidRPr="00F122F9">
          <w:rPr>
            <w:rFonts w:cs="Arial"/>
            <w:sz w:val="22"/>
            <w:szCs w:val="22"/>
          </w:rPr>
          <w:t xml:space="preserve">. </w:t>
        </w:r>
      </w:smartTag>
      <w:r w:rsidRPr="00F122F9">
        <w:rPr>
          <w:rFonts w:cs="Arial"/>
          <w:sz w:val="22"/>
          <w:szCs w:val="22"/>
        </w:rPr>
        <w:t xml:space="preserve">генерального директора – </w:t>
      </w:r>
    </w:p>
    <w:p w:rsidR="009C4DA9" w:rsidRPr="00F122F9" w:rsidRDefault="009C4DA9" w:rsidP="00A84B7D">
      <w:pPr>
        <w:pStyle w:val="a"/>
        <w:spacing w:line="240" w:lineRule="auto"/>
        <w:jc w:val="left"/>
        <w:rPr>
          <w:rFonts w:cs="Arial"/>
          <w:sz w:val="22"/>
          <w:szCs w:val="22"/>
        </w:rPr>
      </w:pPr>
      <w:r w:rsidRPr="00F122F9">
        <w:rPr>
          <w:rFonts w:cs="Arial"/>
          <w:sz w:val="22"/>
          <w:szCs w:val="22"/>
        </w:rPr>
        <w:t xml:space="preserve">директор филиала ОАО </w:t>
      </w:r>
    </w:p>
    <w:p w:rsidR="009C4DA9" w:rsidRPr="00F122F9" w:rsidRDefault="009C4DA9" w:rsidP="00A84B7D">
      <w:pPr>
        <w:pStyle w:val="a"/>
        <w:spacing w:line="240" w:lineRule="auto"/>
        <w:jc w:val="left"/>
        <w:rPr>
          <w:rFonts w:cs="Arial"/>
          <w:sz w:val="22"/>
          <w:szCs w:val="22"/>
        </w:rPr>
      </w:pPr>
      <w:r w:rsidRPr="00F122F9">
        <w:rPr>
          <w:rFonts w:cs="Arial"/>
          <w:sz w:val="22"/>
          <w:szCs w:val="22"/>
        </w:rPr>
        <w:t>«Концерн Росэнергоатом»</w:t>
      </w:r>
    </w:p>
    <w:p w:rsidR="009C4DA9" w:rsidRPr="00F122F9" w:rsidRDefault="009C4DA9" w:rsidP="00A84B7D">
      <w:pPr>
        <w:pStyle w:val="a"/>
        <w:spacing w:line="240" w:lineRule="auto"/>
        <w:jc w:val="left"/>
        <w:rPr>
          <w:rFonts w:cs="Arial"/>
          <w:sz w:val="22"/>
          <w:szCs w:val="22"/>
        </w:rPr>
      </w:pPr>
      <w:r w:rsidRPr="00F122F9">
        <w:rPr>
          <w:rFonts w:cs="Arial"/>
          <w:sz w:val="22"/>
          <w:szCs w:val="22"/>
        </w:rPr>
        <w:t>«Смоленская атомная станция»</w:t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ab/>
        <w:t>_________________________</w:t>
      </w:r>
    </w:p>
    <w:p w:rsidR="009C4DA9" w:rsidRPr="00F122F9" w:rsidRDefault="009C4DA9" w:rsidP="00A84B7D">
      <w:pPr>
        <w:pStyle w:val="a"/>
        <w:spacing w:line="240" w:lineRule="auto"/>
        <w:jc w:val="left"/>
        <w:rPr>
          <w:rFonts w:cs="Arial"/>
          <w:sz w:val="22"/>
          <w:szCs w:val="22"/>
        </w:rPr>
      </w:pPr>
      <w:r w:rsidRPr="00F122F9">
        <w:rPr>
          <w:rFonts w:cs="Arial"/>
          <w:sz w:val="22"/>
          <w:szCs w:val="22"/>
        </w:rPr>
        <w:t>_______</w:t>
      </w:r>
      <w:r>
        <w:rPr>
          <w:rFonts w:cs="Arial"/>
          <w:sz w:val="22"/>
          <w:szCs w:val="22"/>
        </w:rPr>
        <w:t>_____________ А.Ю.Петров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F122F9">
        <w:rPr>
          <w:rFonts w:cs="Arial"/>
          <w:sz w:val="22"/>
          <w:szCs w:val="22"/>
        </w:rPr>
        <w:t>___________________ (Ф.И.О.)</w:t>
      </w:r>
    </w:p>
    <w:p w:rsidR="009C4DA9" w:rsidRPr="00650A08" w:rsidRDefault="009C4DA9" w:rsidP="00A104D2">
      <w:pPr>
        <w:rPr>
          <w:rFonts w:ascii="Arial" w:hAnsi="Arial" w:cs="Arial"/>
          <w:i/>
          <w:color w:val="0000FF"/>
          <w:sz w:val="20"/>
          <w:szCs w:val="20"/>
        </w:rPr>
      </w:pPr>
      <w:r w:rsidRPr="00650A08">
        <w:rPr>
          <w:rFonts w:ascii="Arial" w:hAnsi="Arial" w:cs="Arial"/>
          <w:sz w:val="20"/>
          <w:szCs w:val="20"/>
        </w:rPr>
        <w:t>По доверенности № 27-20/3497 от 09.12.2010г</w:t>
      </w:r>
    </w:p>
    <w:p w:rsidR="009C4DA9" w:rsidRPr="00650A08" w:rsidRDefault="009C4DA9" w:rsidP="00A104D2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9C4DA9" w:rsidRPr="00650A08" w:rsidSect="00A84B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66433"/>
    <w:rsid w:val="001438A4"/>
    <w:rsid w:val="00143FF6"/>
    <w:rsid w:val="0015286C"/>
    <w:rsid w:val="001A74E4"/>
    <w:rsid w:val="001A79DE"/>
    <w:rsid w:val="001B1A6E"/>
    <w:rsid w:val="002026A8"/>
    <w:rsid w:val="00266D25"/>
    <w:rsid w:val="0029230F"/>
    <w:rsid w:val="002D3CF1"/>
    <w:rsid w:val="002E45E4"/>
    <w:rsid w:val="002E71E4"/>
    <w:rsid w:val="00311779"/>
    <w:rsid w:val="00356A7C"/>
    <w:rsid w:val="0036142C"/>
    <w:rsid w:val="00384030"/>
    <w:rsid w:val="00391B65"/>
    <w:rsid w:val="003E5D07"/>
    <w:rsid w:val="004360BB"/>
    <w:rsid w:val="00453EDA"/>
    <w:rsid w:val="0046152F"/>
    <w:rsid w:val="0046743E"/>
    <w:rsid w:val="004A65EC"/>
    <w:rsid w:val="005052B1"/>
    <w:rsid w:val="005216EC"/>
    <w:rsid w:val="005C1063"/>
    <w:rsid w:val="005D123C"/>
    <w:rsid w:val="005E0528"/>
    <w:rsid w:val="00630C3D"/>
    <w:rsid w:val="00650A08"/>
    <w:rsid w:val="006631D2"/>
    <w:rsid w:val="007353A2"/>
    <w:rsid w:val="00764848"/>
    <w:rsid w:val="007C5522"/>
    <w:rsid w:val="008130DB"/>
    <w:rsid w:val="00814BEF"/>
    <w:rsid w:val="008213A5"/>
    <w:rsid w:val="0086418A"/>
    <w:rsid w:val="008E41E2"/>
    <w:rsid w:val="009073D2"/>
    <w:rsid w:val="00931439"/>
    <w:rsid w:val="00971F15"/>
    <w:rsid w:val="0097301E"/>
    <w:rsid w:val="0098118D"/>
    <w:rsid w:val="009878A4"/>
    <w:rsid w:val="009C4DA9"/>
    <w:rsid w:val="00A104D2"/>
    <w:rsid w:val="00A32DF2"/>
    <w:rsid w:val="00A84B7D"/>
    <w:rsid w:val="00A87245"/>
    <w:rsid w:val="00AB2FEC"/>
    <w:rsid w:val="00AC3D78"/>
    <w:rsid w:val="00B127EC"/>
    <w:rsid w:val="00B17426"/>
    <w:rsid w:val="00B206EB"/>
    <w:rsid w:val="00B50709"/>
    <w:rsid w:val="00BC1E68"/>
    <w:rsid w:val="00D4251A"/>
    <w:rsid w:val="00D64FFB"/>
    <w:rsid w:val="00DA051A"/>
    <w:rsid w:val="00E2507B"/>
    <w:rsid w:val="00E47C61"/>
    <w:rsid w:val="00E52CAA"/>
    <w:rsid w:val="00E81EA3"/>
    <w:rsid w:val="00EE248F"/>
    <w:rsid w:val="00EE5A33"/>
    <w:rsid w:val="00F122F9"/>
    <w:rsid w:val="00F24A89"/>
    <w:rsid w:val="00F32969"/>
    <w:rsid w:val="00F61C47"/>
    <w:rsid w:val="00F662ED"/>
    <w:rsid w:val="00FE5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NormalWeb">
    <w:name w:val="Normal (Web)"/>
    <w:basedOn w:val="Normal"/>
    <w:uiPriority w:val="99"/>
    <w:rsid w:val="00A104D2"/>
  </w:style>
  <w:style w:type="character" w:customStyle="1" w:styleId="a0">
    <w:name w:val="основной_САЭС Знак"/>
    <w:link w:val="a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27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7</Pages>
  <Words>780</Words>
  <Characters>4451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</dc:title>
  <dc:subject/>
  <dc:creator>GavrilovAV</dc:creator>
  <cp:keywords/>
  <dc:description/>
  <cp:lastModifiedBy>Panchenko</cp:lastModifiedBy>
  <cp:revision>6</cp:revision>
  <cp:lastPrinted>2011-11-18T05:14:00Z</cp:lastPrinted>
  <dcterms:created xsi:type="dcterms:W3CDTF">2011-11-17T12:34:00Z</dcterms:created>
  <dcterms:modified xsi:type="dcterms:W3CDTF">2011-11-18T05:14:00Z</dcterms:modified>
</cp:coreProperties>
</file>